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61B" w:rsidRDefault="00F8761B" w:rsidP="00F8761B">
      <w:pPr>
        <w:pStyle w:val="NoSpacing"/>
      </w:pPr>
      <w:r>
        <w:rPr>
          <w:u w:val="single"/>
        </w:rPr>
        <w:t>Randolph WAREHAM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:rsidR="00F8761B" w:rsidRDefault="00F8761B" w:rsidP="00F8761B">
      <w:pPr>
        <w:pStyle w:val="NoSpacing"/>
      </w:pPr>
      <w:r>
        <w:t>of Horley, Sussex. Husbandman.</w:t>
      </w:r>
    </w:p>
    <w:p w:rsidR="00F8761B" w:rsidRDefault="00F8761B" w:rsidP="00F8761B">
      <w:pPr>
        <w:pStyle w:val="NoSpacing"/>
      </w:pPr>
    </w:p>
    <w:p w:rsidR="00F8761B" w:rsidRDefault="00F8761B" w:rsidP="00F8761B">
      <w:pPr>
        <w:pStyle w:val="NoSpacing"/>
      </w:pPr>
    </w:p>
    <w:p w:rsidR="00F8761B" w:rsidRDefault="00F8761B" w:rsidP="00F8761B">
      <w:pPr>
        <w:pStyle w:val="NoSpacing"/>
      </w:pPr>
      <w:r>
        <w:tab/>
        <w:t>1480</w:t>
      </w:r>
      <w:r>
        <w:tab/>
        <w:t xml:space="preserve">John Forde(q.v.), as the executor of the late Robert </w:t>
      </w:r>
      <w:proofErr w:type="spellStart"/>
      <w:r>
        <w:t>Abdy</w:t>
      </w:r>
      <w:proofErr w:type="spellEnd"/>
      <w:r>
        <w:t xml:space="preserve"> of Southwark(q.v.),</w:t>
      </w:r>
    </w:p>
    <w:p w:rsidR="00F8761B" w:rsidRDefault="00F8761B" w:rsidP="00F8761B">
      <w:pPr>
        <w:pStyle w:val="NoSpacing"/>
      </w:pPr>
      <w:r>
        <w:tab/>
      </w:r>
      <w:r>
        <w:tab/>
        <w:t>brought a plaint against him.</w:t>
      </w:r>
    </w:p>
    <w:p w:rsidR="00F8761B" w:rsidRDefault="00F8761B" w:rsidP="00F8761B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:rsidR="00F8761B" w:rsidRDefault="00F8761B" w:rsidP="00F8761B">
      <w:pPr>
        <w:pStyle w:val="NoSpacing"/>
      </w:pPr>
    </w:p>
    <w:p w:rsidR="00F8761B" w:rsidRDefault="00F8761B" w:rsidP="00F8761B">
      <w:pPr>
        <w:pStyle w:val="NoSpacing"/>
      </w:pPr>
    </w:p>
    <w:p w:rsidR="00F8761B" w:rsidRDefault="00F8761B" w:rsidP="00F8761B">
      <w:pPr>
        <w:pStyle w:val="NoSpacing"/>
      </w:pPr>
      <w:r>
        <w:t>16 June 2017</w:t>
      </w:r>
    </w:p>
    <w:p w:rsidR="006B2F86" w:rsidRPr="00E71FC3" w:rsidRDefault="00F8761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61B" w:rsidRDefault="00F8761B" w:rsidP="00E71FC3">
      <w:pPr>
        <w:spacing w:after="0" w:line="240" w:lineRule="auto"/>
      </w:pPr>
      <w:r>
        <w:separator/>
      </w:r>
    </w:p>
  </w:endnote>
  <w:endnote w:type="continuationSeparator" w:id="0">
    <w:p w:rsidR="00F8761B" w:rsidRDefault="00F876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61B" w:rsidRDefault="00F8761B" w:rsidP="00E71FC3">
      <w:pPr>
        <w:spacing w:after="0" w:line="240" w:lineRule="auto"/>
      </w:pPr>
      <w:r>
        <w:separator/>
      </w:r>
    </w:p>
  </w:footnote>
  <w:footnote w:type="continuationSeparator" w:id="0">
    <w:p w:rsidR="00F8761B" w:rsidRDefault="00F876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61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A87BE8-8BB9-4A63-A316-BAB91D34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876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2017-06-22T21:13:00Z</dcterms:created>
  <dcterms:modified xsi:type="dcterms:W3CDTF">2017-06-22T21:13:00Z</dcterms:modified>
</cp:coreProperties>
</file>